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Charnwood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Charnwood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Charnwood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Charnwood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Charnwood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Charnwood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59.4% </w:t>
      </w:r>
      <w:r w:rsidRPr="004747BF">
        <w:rPr>
          <w:rFonts w:ascii="Libre Franklin Light" w:eastAsia="Times New Roman" w:hAnsi="Libre Franklin Light" w:cs="Calibri Light"/>
        </w:rPr>
        <w:t xml:space="preserve">of those respondents classified as PGSI 8+ in Charnwood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Charnwood is estimated to be </w:t>
      </w:r>
      <w:r w:rsidRPr="00773DF7">
        <w:rPr>
          <w:rFonts w:ascii="Libre Franklin Light" w:eastAsia="Times New Roman" w:hAnsi="Libre Franklin Light" w:cs="Calibri Light"/>
          <w:b/>
          <w:bCs/>
          <w:color w:val="C45911" w:themeColor="accent2" w:themeShade="BF"/>
        </w:rPr>
        <w:t xml:space="preserve">£4,178,555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Charnwood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Charnwood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Charnwood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Charnwood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arnwoo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Charnwood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arnwoo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Charnwood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Charnwood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arnwoo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Charnwood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Charnwood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Charnwood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Charnwood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Charnwood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Charnwood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£4,178,555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Charnwood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£68,062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£1,407,556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£100,832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£28,359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£51,992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£2,521,754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£4,178,555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Charnwood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Charnwood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Charnwood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Charnwood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Charnwood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Charnwood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Charnwood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Charnwood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Charnwood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Charnwood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Charnwood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Charnwood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E077F90-F821-4252-A437-14BA4873707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